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 w:rsidRPr="0092798B">
        <w:rPr>
          <w:rFonts w:ascii="TH SarabunPSK" w:eastAsia="Cordia New" w:hAnsi="TH SarabunPSK" w:cs="TH SarabunPSK" w:hint="cs"/>
          <w:b/>
          <w:bCs/>
          <w:spacing w:val="-4"/>
          <w:sz w:val="29"/>
          <w:szCs w:val="29"/>
          <w:cs/>
        </w:rPr>
        <w:t>ร้อยละ</w:t>
      </w:r>
      <w:r w:rsidR="0092798B" w:rsidRPr="0092798B">
        <w:rPr>
          <w:rFonts w:ascii="TH SarabunPSK" w:eastAsia="Cordia New" w:hAnsi="TH SarabunPSK" w:cs="TH SarabunPSK"/>
          <w:b/>
          <w:bCs/>
          <w:spacing w:val="-4"/>
          <w:sz w:val="29"/>
          <w:szCs w:val="29"/>
          <w:cs/>
        </w:rPr>
        <w:t>ความพึงพอใจของผู้รับบริการ</w:t>
      </w:r>
      <w:r w:rsidR="0092798B" w:rsidRPr="0092798B">
        <w:rPr>
          <w:rFonts w:ascii="TH SarabunPSK" w:eastAsia="Cordia New" w:hAnsi="TH SarabunPSK" w:cs="TH SarabunPSK" w:hint="cs"/>
          <w:b/>
          <w:bCs/>
          <w:spacing w:val="-4"/>
          <w:sz w:val="29"/>
          <w:szCs w:val="29"/>
          <w:cs/>
        </w:rPr>
        <w:t xml:space="preserve">บนระบบ </w:t>
      </w:r>
      <w:r w:rsidR="0092798B" w:rsidRPr="0092798B">
        <w:rPr>
          <w:rFonts w:ascii="TH SarabunPSK" w:eastAsia="Cordia New" w:hAnsi="TH SarabunPSK" w:cs="TH SarabunPSK"/>
          <w:b/>
          <w:bCs/>
          <w:spacing w:val="-4"/>
          <w:sz w:val="29"/>
          <w:szCs w:val="29"/>
        </w:rPr>
        <w:t>Thai MOOC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bookmarkStart w:id="0" w:name="_GoBack"/>
      <w:bookmarkEnd w:id="0"/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92798B" w:rsidP="0092798B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+/- 10 คะแนน ต่อ 1 คะแนน โดยกำหนดเกณฑ์การให้คะแนน</w:t>
      </w:r>
      <w:r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ร้อยละ 40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ร้อยละ 50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ร้อยละ 60</w:t>
            </w:r>
          </w:p>
        </w:tc>
      </w:tr>
      <w:tr w:rsidR="00376665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ร้อยละ 70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465674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E18AE" w:rsidRDefault="0092798B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9E18AE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  <w:r w:rsidRPr="009E18AE">
              <w:rPr>
                <w:rFonts w:ascii="TH SarabunPSK" w:hAnsi="TH SarabunPSK" w:cs="TH SarabunPSK"/>
                <w:sz w:val="30"/>
                <w:szCs w:val="30"/>
                <w:cs/>
              </w:rPr>
              <w:t>ความพึงพอใจของผู้รับบริการ</w:t>
            </w:r>
            <w:r w:rsidRPr="009E18AE">
              <w:rPr>
                <w:rFonts w:ascii="TH SarabunPSK" w:hAnsi="TH SarabunPSK" w:cs="TH SarabunPSK" w:hint="cs"/>
                <w:sz w:val="30"/>
                <w:szCs w:val="30"/>
                <w:cs/>
              </w:rPr>
              <w:t>บน</w:t>
            </w:r>
            <w:r w:rsidR="00FE28D2" w:rsidRPr="009E18A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E18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 </w:t>
            </w:r>
            <w:r w:rsidRPr="009E18AE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</w:tc>
        <w:tc>
          <w:tcPr>
            <w:tcW w:w="1330" w:type="dxa"/>
          </w:tcPr>
          <w:p w:rsidR="00376665" w:rsidRPr="00932AC9" w:rsidRDefault="0092798B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376665" w:rsidRPr="0092798B" w:rsidRDefault="0092798B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2798B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376665" w:rsidRPr="0092798B" w:rsidRDefault="0092798B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D0" w:rsidRDefault="00012ED0" w:rsidP="007C7324">
      <w:r>
        <w:separator/>
      </w:r>
    </w:p>
  </w:endnote>
  <w:endnote w:type="continuationSeparator" w:id="0">
    <w:p w:rsidR="00012ED0" w:rsidRDefault="00012ED0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D0" w:rsidRDefault="00012ED0" w:rsidP="007C7324">
      <w:r>
        <w:separator/>
      </w:r>
    </w:p>
  </w:footnote>
  <w:footnote w:type="continuationSeparator" w:id="0">
    <w:p w:rsidR="00012ED0" w:rsidRDefault="00012ED0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373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373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9D54-07EB-4954-B50A-AF19AEC6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23</cp:revision>
  <cp:lastPrinted>2013-03-01T03:26:00Z</cp:lastPrinted>
  <dcterms:created xsi:type="dcterms:W3CDTF">2016-02-11T02:30:00Z</dcterms:created>
  <dcterms:modified xsi:type="dcterms:W3CDTF">2018-02-01T10:06:00Z</dcterms:modified>
</cp:coreProperties>
</file>